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EF" w:rsidRDefault="008A50EF" w:rsidP="005470CD">
      <w:pPr>
        <w:ind w:firstLine="708"/>
        <w:jc w:val="both"/>
        <w:rPr>
          <w:b/>
          <w:bCs/>
        </w:rPr>
      </w:pPr>
      <w:r>
        <w:rPr>
          <w:b/>
          <w:bCs/>
        </w:rPr>
        <w:t>Россий Федераций                                                       Российская Федерация</w:t>
      </w:r>
    </w:p>
    <w:p w:rsidR="008A50EF" w:rsidRDefault="008A50EF" w:rsidP="005470CD">
      <w:pPr>
        <w:rPr>
          <w:b/>
        </w:rPr>
      </w:pPr>
      <w:r>
        <w:rPr>
          <w:b/>
          <w:bCs/>
        </w:rPr>
        <w:t xml:space="preserve">            Марий Эл Республика                                                  Республика Марий Эл</w:t>
      </w:r>
      <w:r>
        <w:t xml:space="preserve">                 </w:t>
      </w:r>
      <w:r>
        <w:rPr>
          <w:sz w:val="28"/>
          <w:szCs w:val="28"/>
        </w:rPr>
        <w:t xml:space="preserve">           </w:t>
      </w:r>
      <w:r>
        <w:rPr>
          <w:b/>
        </w:rPr>
        <w:t xml:space="preserve">                                                                                                                                                      </w:t>
      </w:r>
    </w:p>
    <w:p w:rsidR="008A50EF" w:rsidRDefault="008A50EF" w:rsidP="005470CD">
      <w:pPr>
        <w:rPr>
          <w:b/>
        </w:rPr>
      </w:pPr>
      <w:r>
        <w:t xml:space="preserve">           «</w:t>
      </w:r>
      <w:r>
        <w:rPr>
          <w:b/>
        </w:rPr>
        <w:t>Кужмара ял кундем»</w:t>
      </w:r>
      <w:r>
        <w:t xml:space="preserve">                                                     </w:t>
      </w:r>
      <w:r>
        <w:rPr>
          <w:b/>
        </w:rPr>
        <w:t>администрация</w:t>
      </w:r>
      <w:r>
        <w:t xml:space="preserve">                                                                </w:t>
      </w:r>
      <w:r>
        <w:rPr>
          <w:b/>
        </w:rPr>
        <w:t xml:space="preserve">муниципальный образованийын                                муниципального образования                                                         </w:t>
      </w:r>
    </w:p>
    <w:p w:rsidR="008A50EF" w:rsidRDefault="008A50EF" w:rsidP="005470CD">
      <w:pPr>
        <w:rPr>
          <w:sz w:val="28"/>
          <w:szCs w:val="28"/>
        </w:rPr>
      </w:pPr>
      <w:r>
        <w:rPr>
          <w:b/>
        </w:rPr>
        <w:t xml:space="preserve">            администрацийже                                             «Кужмарское сельское поселение</w:t>
      </w:r>
      <w:r>
        <w:rPr>
          <w:sz w:val="28"/>
          <w:szCs w:val="28"/>
        </w:rPr>
        <w:t>»</w:t>
      </w:r>
    </w:p>
    <w:p w:rsidR="008A50EF" w:rsidRDefault="008A50EF" w:rsidP="005470CD">
      <w:pPr>
        <w:pBdr>
          <w:bottom w:val="single" w:sz="8" w:space="12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 425073,Кужмара села,  Рудо  урем, 3                                         425073, с.Кужмара, ул.Центральная, 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50EF" w:rsidRDefault="008A50EF" w:rsidP="005470CD">
      <w:pPr>
        <w:rPr>
          <w:sz w:val="20"/>
          <w:szCs w:val="20"/>
        </w:rPr>
      </w:pPr>
      <w:r>
        <w:rPr>
          <w:sz w:val="20"/>
          <w:szCs w:val="20"/>
        </w:rPr>
        <w:t xml:space="preserve">    тел. (83645) 6-31-43   факс (83645) 6-31-43                                   тел. (83645) 6-31-43    факс (83645) 6-31-43                                                            </w:t>
      </w:r>
    </w:p>
    <w:p w:rsidR="008A50EF" w:rsidRDefault="008A50EF" w:rsidP="005470CD"/>
    <w:p w:rsidR="008A50EF" w:rsidRDefault="008A50EF" w:rsidP="005470CD">
      <w:r>
        <w:t xml:space="preserve">«___»__________ </w:t>
      </w:r>
      <w:smartTag w:uri="urn:schemas-microsoft-com:office:smarttags" w:element="metricconverter">
        <w:smartTagPr>
          <w:attr w:name="ProductID" w:val="2016 г"/>
        </w:smartTagPr>
        <w:r>
          <w:t>2016 г</w:t>
        </w:r>
      </w:smartTag>
      <w:r>
        <w:t xml:space="preserve">. 01/24 №___   </w:t>
      </w:r>
    </w:p>
    <w:p w:rsidR="008A50EF" w:rsidRDefault="008A50EF" w:rsidP="005470CD">
      <w:r>
        <w:tab/>
      </w:r>
      <w:r>
        <w:tab/>
      </w:r>
      <w:r>
        <w:tab/>
      </w:r>
      <w:r>
        <w:tab/>
      </w:r>
    </w:p>
    <w:p w:rsidR="008A50EF" w:rsidRPr="0086023A" w:rsidRDefault="008A50EF" w:rsidP="005470CD">
      <w:pPr>
        <w:spacing w:line="360" w:lineRule="auto"/>
      </w:pPr>
      <w:r w:rsidRPr="0086023A">
        <w:tab/>
      </w:r>
    </w:p>
    <w:p w:rsidR="008A50EF" w:rsidRPr="007D4D03" w:rsidRDefault="008A50EF" w:rsidP="005470CD">
      <w:pPr>
        <w:spacing w:line="360" w:lineRule="auto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D4D03">
        <w:t xml:space="preserve"> Главе администрации</w:t>
      </w:r>
    </w:p>
    <w:p w:rsidR="008A50EF" w:rsidRPr="007D4D03" w:rsidRDefault="008A50EF" w:rsidP="005470CD">
      <w:pPr>
        <w:spacing w:line="360" w:lineRule="auto"/>
        <w:ind w:firstLine="708"/>
        <w:jc w:val="both"/>
      </w:pPr>
      <w:r w:rsidRPr="007D4D03">
        <w:tab/>
      </w:r>
      <w:r w:rsidRPr="007D4D03">
        <w:tab/>
      </w:r>
      <w:r w:rsidRPr="007D4D03">
        <w:tab/>
      </w:r>
      <w:r w:rsidRPr="007D4D03">
        <w:tab/>
      </w:r>
      <w:r w:rsidRPr="007D4D03">
        <w:tab/>
      </w:r>
      <w:r w:rsidRPr="007D4D03">
        <w:tab/>
        <w:t xml:space="preserve">МО «Звениговский муниципальный </w:t>
      </w:r>
    </w:p>
    <w:p w:rsidR="008A50EF" w:rsidRPr="007D4D03" w:rsidRDefault="008A50EF" w:rsidP="005470CD">
      <w:pPr>
        <w:spacing w:line="360" w:lineRule="auto"/>
        <w:ind w:firstLine="708"/>
        <w:jc w:val="both"/>
      </w:pPr>
      <w:r w:rsidRPr="007D4D03">
        <w:tab/>
      </w:r>
      <w:r w:rsidRPr="007D4D03">
        <w:tab/>
      </w:r>
      <w:r w:rsidRPr="007D4D03">
        <w:tab/>
      </w:r>
      <w:r w:rsidRPr="007D4D03">
        <w:tab/>
      </w:r>
      <w:r w:rsidRPr="007D4D03">
        <w:tab/>
      </w:r>
      <w:r w:rsidRPr="007D4D03">
        <w:tab/>
        <w:t>район»</w:t>
      </w:r>
    </w:p>
    <w:p w:rsidR="008A50EF" w:rsidRPr="007D4D03" w:rsidRDefault="008A50EF" w:rsidP="005470CD">
      <w:pPr>
        <w:spacing w:line="360" w:lineRule="auto"/>
      </w:pPr>
      <w:r w:rsidRPr="007D4D03">
        <w:tab/>
      </w:r>
      <w:r w:rsidRPr="007D4D03">
        <w:tab/>
      </w:r>
      <w:r w:rsidRPr="007D4D03">
        <w:tab/>
      </w:r>
      <w:r w:rsidRPr="007D4D03">
        <w:tab/>
      </w:r>
      <w:r w:rsidRPr="007D4D03">
        <w:tab/>
      </w:r>
      <w:r w:rsidRPr="007D4D03">
        <w:tab/>
        <w:t xml:space="preserve">            В.Е.Геронтьеву</w:t>
      </w:r>
    </w:p>
    <w:p w:rsidR="008A50EF" w:rsidRPr="007D4D03" w:rsidRDefault="008A50EF" w:rsidP="005470CD">
      <w:pPr>
        <w:ind w:firstLine="708"/>
      </w:pPr>
    </w:p>
    <w:p w:rsidR="008A50EF" w:rsidRPr="007D4D03" w:rsidRDefault="008A50EF" w:rsidP="005470CD"/>
    <w:p w:rsidR="008A50EF" w:rsidRPr="007D4D03" w:rsidRDefault="008A50EF" w:rsidP="005470CD">
      <w:pPr>
        <w:ind w:firstLine="708"/>
        <w:jc w:val="both"/>
      </w:pPr>
      <w:r w:rsidRPr="007D4D03">
        <w:t xml:space="preserve">Администрация муниципального образования «Кужмарское сельское поселение» просит разместить на официальном сайте МО «Звениговский муниципальный район» на странице Кужмарского сельского поселения в разделе торги в подразделе конкурсы и аукционы  о возможности предоставления гражданам </w:t>
      </w:r>
      <w:r>
        <w:t>и крестьянско-фермерским хозяйствам</w:t>
      </w:r>
      <w:r w:rsidRPr="007D4D03">
        <w:t xml:space="preserve"> в аренду  для сельскохозяйственного производства  земельный  участок,  местоположение согласно приложенной схеме: Российская Федерация, Республика Марий Эл, Звениговский район, с.Кужмара, площадью 19928,0 кв.м. Граждане, заинтересованные в предоставлении вышеуказанного земельного участка, имеют право в течение 30 дней со дня опубликования данного извещения подавать заявления о намерении участвовать в аукционе по аренде земельного участка в администрацию муниципального образования «Кужмарское сельское поселение»,(далее-заявление). Подаются заявления заявителем лично, на бумажном носителе по рабочем дням с 8-00 до 17-00 по адресу: РМЭ, Звениговский район, с.Кужмара, ул.Центральная, д.3. Дата окончан</w:t>
      </w:r>
      <w:r>
        <w:t xml:space="preserve">ия  приема заявлений –  19 сентября   2016 года 17 часов 00 минут. </w:t>
      </w:r>
      <w:r w:rsidRPr="007D4D03">
        <w:t>Со схемой расположения земельного участка и более подробной информацией можно ознакомиться по рабочим дням с 8-30 до 16-30 по адресу: РМЭ, Звениговский район, с.Кужмара, ул.Центральная, д.3 администрация муниципального образования «Кужмарское сельское поселение» тел.6-32-45</w:t>
      </w:r>
    </w:p>
    <w:p w:rsidR="008A50EF" w:rsidRPr="007D4D03" w:rsidRDefault="008A50EF" w:rsidP="005470CD">
      <w:pPr>
        <w:ind w:firstLine="708"/>
        <w:jc w:val="both"/>
        <w:rPr>
          <w:sz w:val="28"/>
          <w:szCs w:val="28"/>
        </w:rPr>
      </w:pPr>
    </w:p>
    <w:p w:rsidR="008A50EF" w:rsidRDefault="008A50EF" w:rsidP="005470CD">
      <w:pPr>
        <w:rPr>
          <w:sz w:val="16"/>
          <w:szCs w:val="16"/>
        </w:rPr>
      </w:pPr>
    </w:p>
    <w:p w:rsidR="008A50EF" w:rsidRDefault="008A50EF" w:rsidP="005470CD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A50EF" w:rsidRDefault="008A50EF" w:rsidP="005470CD">
      <w:pPr>
        <w:rPr>
          <w:sz w:val="16"/>
          <w:szCs w:val="16"/>
        </w:rPr>
      </w:pPr>
    </w:p>
    <w:p w:rsidR="008A50EF" w:rsidRDefault="008A50EF" w:rsidP="005470CD">
      <w:pPr>
        <w:rPr>
          <w:sz w:val="16"/>
          <w:szCs w:val="16"/>
        </w:rPr>
      </w:pPr>
    </w:p>
    <w:p w:rsidR="008A50EF" w:rsidRPr="007D4D03" w:rsidRDefault="008A50EF" w:rsidP="005470CD">
      <w:r w:rsidRPr="007D4D03">
        <w:t>Глава администрации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В.Н.Васильев</w:t>
      </w:r>
    </w:p>
    <w:p w:rsidR="008A50EF" w:rsidRPr="007D4D03" w:rsidRDefault="008A50EF" w:rsidP="005470CD"/>
    <w:p w:rsidR="008A50EF" w:rsidRPr="007D4D03" w:rsidRDefault="008A50EF" w:rsidP="005470CD"/>
    <w:p w:rsidR="008A50EF" w:rsidRDefault="008A50EF" w:rsidP="005470CD">
      <w:pPr>
        <w:rPr>
          <w:sz w:val="16"/>
          <w:szCs w:val="16"/>
        </w:rPr>
      </w:pPr>
    </w:p>
    <w:p w:rsidR="008A50EF" w:rsidRPr="00C94214" w:rsidRDefault="008A50EF" w:rsidP="005470CD">
      <w:pPr>
        <w:rPr>
          <w:sz w:val="16"/>
          <w:szCs w:val="16"/>
        </w:rPr>
      </w:pPr>
    </w:p>
    <w:p w:rsidR="008A50EF" w:rsidRDefault="008A50EF" w:rsidP="005470CD">
      <w:pPr>
        <w:ind w:firstLine="708"/>
        <w:jc w:val="both"/>
      </w:pPr>
    </w:p>
    <w:p w:rsidR="008A50EF" w:rsidRDefault="008A50EF"/>
    <w:sectPr w:rsidR="008A50EF" w:rsidSect="00244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0CD"/>
    <w:rsid w:val="00244E66"/>
    <w:rsid w:val="005470CD"/>
    <w:rsid w:val="007235C8"/>
    <w:rsid w:val="007D4D03"/>
    <w:rsid w:val="0086023A"/>
    <w:rsid w:val="008A50EF"/>
    <w:rsid w:val="00C94214"/>
    <w:rsid w:val="00E21E98"/>
    <w:rsid w:val="00E90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0C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444</Words>
  <Characters>2533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offis</cp:lastModifiedBy>
  <cp:revision>2</cp:revision>
  <cp:lastPrinted>2016-08-19T12:56:00Z</cp:lastPrinted>
  <dcterms:created xsi:type="dcterms:W3CDTF">2016-08-10T10:39:00Z</dcterms:created>
  <dcterms:modified xsi:type="dcterms:W3CDTF">2016-08-19T12:57:00Z</dcterms:modified>
</cp:coreProperties>
</file>